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F72F81" w:rsidRDefault="00A14CC8" w:rsidP="002E4B9D">
      <w:pPr>
        <w:spacing w:after="120" w:line="240" w:lineRule="auto"/>
        <w:rPr>
          <w:rFonts w:ascii="Arial" w:hAnsi="Arial" w:cs="Arial"/>
          <w:b/>
          <w:lang w:val="es-CO"/>
        </w:rPr>
      </w:pPr>
      <w:r w:rsidRPr="00CA2A62">
        <w:rPr>
          <w:rFonts w:ascii="Arial Narrow" w:hAnsi="Arial Narrow"/>
          <w:b/>
          <w:sz w:val="18"/>
          <w:szCs w:val="18"/>
          <w:lang w:val="es-CO"/>
        </w:rPr>
        <w:t xml:space="preserve">     </w:t>
      </w:r>
      <w:r w:rsidR="00072B74" w:rsidRPr="00CA2A62">
        <w:rPr>
          <w:rFonts w:ascii="Arial Narrow" w:hAnsi="Arial Narrow"/>
          <w:b/>
          <w:sz w:val="18"/>
          <w:szCs w:val="18"/>
          <w:lang w:val="es-CO"/>
        </w:rPr>
        <w:t xml:space="preserve"> </w:t>
      </w:r>
      <w:r w:rsidRPr="00F72F81">
        <w:rPr>
          <w:rFonts w:ascii="Arial" w:hAnsi="Arial" w:cs="Arial"/>
          <w:b/>
          <w:lang w:val="es-CO"/>
        </w:rPr>
        <w:t xml:space="preserve">DATOS DEL </w:t>
      </w:r>
      <w:r w:rsidR="00941CF6" w:rsidRPr="00F72F81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F72F81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F72F81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F72F81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F72F81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F72F81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F72F81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F72F81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F72F81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F72F81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F72F81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F72F81">
              <w:rPr>
                <w:rFonts w:ascii="Arial" w:hAnsi="Arial" w:cs="Arial"/>
                <w:b/>
                <w:lang w:val="es-CO"/>
              </w:rPr>
              <w:t>INSTRUCTOR</w:t>
            </w:r>
            <w:r w:rsidRPr="00F72F81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F72F81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F72F81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1AF662D0" w:rsidR="00BD2900" w:rsidRPr="00F72F81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F72F81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F72F81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F72F81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F72F81">
        <w:rPr>
          <w:rFonts w:ascii="Arial" w:hAnsi="Arial" w:cs="Arial"/>
          <w:b/>
          <w:lang w:val="es-CO"/>
        </w:rPr>
        <w:instrText xml:space="preserve"> FORMCHECKBOX </w:instrText>
      </w:r>
      <w:r w:rsidR="005C4859">
        <w:rPr>
          <w:rFonts w:ascii="Arial" w:hAnsi="Arial" w:cs="Arial"/>
          <w:b/>
          <w:lang w:val="es-CO"/>
        </w:rPr>
      </w:r>
      <w:r w:rsidR="005C4859">
        <w:rPr>
          <w:rFonts w:ascii="Arial" w:hAnsi="Arial" w:cs="Arial"/>
          <w:b/>
          <w:lang w:val="es-CO"/>
        </w:rPr>
        <w:fldChar w:fldCharType="separate"/>
      </w:r>
      <w:r w:rsidR="00CA2A62" w:rsidRPr="00F72F81">
        <w:rPr>
          <w:rFonts w:ascii="Arial" w:hAnsi="Arial" w:cs="Arial"/>
          <w:b/>
          <w:lang w:val="es-CO"/>
        </w:rPr>
        <w:fldChar w:fldCharType="end"/>
      </w:r>
      <w:r w:rsidRPr="00F72F81">
        <w:rPr>
          <w:rFonts w:ascii="Arial" w:hAnsi="Arial" w:cs="Arial"/>
          <w:b/>
          <w:lang w:val="es-CO"/>
        </w:rPr>
        <w:t xml:space="preserve">                               </w:t>
      </w:r>
      <w:r w:rsidR="00CA2A62" w:rsidRPr="00F72F81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 w:rsidRPr="00F72F81">
        <w:rPr>
          <w:rFonts w:ascii="Arial" w:hAnsi="Arial" w:cs="Arial"/>
          <w:b/>
          <w:lang w:val="es-CO"/>
        </w:rPr>
        <w:instrText xml:space="preserve"> FORMCHECKBOX </w:instrText>
      </w:r>
      <w:r w:rsidR="005C4859">
        <w:rPr>
          <w:rFonts w:ascii="Arial" w:hAnsi="Arial" w:cs="Arial"/>
          <w:b/>
          <w:lang w:val="es-CO"/>
        </w:rPr>
      </w:r>
      <w:r w:rsidR="005C4859">
        <w:rPr>
          <w:rFonts w:ascii="Arial" w:hAnsi="Arial" w:cs="Arial"/>
          <w:b/>
          <w:lang w:val="es-CO"/>
        </w:rPr>
        <w:fldChar w:fldCharType="separate"/>
      </w:r>
      <w:r w:rsidR="00CA2A62" w:rsidRPr="00F72F81">
        <w:rPr>
          <w:rFonts w:ascii="Arial" w:hAnsi="Arial" w:cs="Arial"/>
          <w:b/>
          <w:lang w:val="es-CO"/>
        </w:rPr>
        <w:fldChar w:fldCharType="end"/>
      </w:r>
      <w:bookmarkEnd w:id="1"/>
      <w:r w:rsidRPr="00F72F81">
        <w:rPr>
          <w:rFonts w:ascii="Arial" w:hAnsi="Arial" w:cs="Arial"/>
          <w:b/>
          <w:lang w:val="es-CO"/>
        </w:rPr>
        <w:br/>
      </w:r>
      <w:r w:rsidR="0018328E" w:rsidRPr="00F72F81">
        <w:rPr>
          <w:rFonts w:ascii="Arial" w:hAnsi="Arial" w:cs="Arial"/>
          <w:b/>
          <w:lang w:val="es-CO"/>
        </w:rPr>
        <w:t xml:space="preserve">      </w:t>
      </w:r>
      <w:r w:rsidR="00A14021" w:rsidRPr="00F72F81">
        <w:rPr>
          <w:rFonts w:ascii="Arial" w:hAnsi="Arial" w:cs="Arial"/>
          <w:b/>
          <w:lang w:val="es-CO"/>
        </w:rPr>
        <w:t>LISTA DE CHEQUEO PARA</w:t>
      </w:r>
      <w:r w:rsidR="00617078" w:rsidRPr="00F72F81">
        <w:rPr>
          <w:rFonts w:ascii="Arial" w:hAnsi="Arial" w:cs="Arial"/>
          <w:b/>
          <w:lang w:val="es-CO"/>
        </w:rPr>
        <w:t xml:space="preserve"> EVALUAR</w:t>
      </w:r>
      <w:r w:rsidR="00A14021" w:rsidRPr="00F72F81">
        <w:rPr>
          <w:rFonts w:ascii="Arial" w:hAnsi="Arial" w:cs="Arial"/>
          <w:b/>
          <w:lang w:val="es-CO"/>
        </w:rPr>
        <w:t>:</w:t>
      </w:r>
      <w:r w:rsidR="0098201E" w:rsidRPr="00F72F81">
        <w:rPr>
          <w:rFonts w:ascii="Arial" w:hAnsi="Arial" w:cs="Arial"/>
          <w:b/>
          <w:lang w:val="es-CO"/>
        </w:rPr>
        <w:t xml:space="preserve">   </w:t>
      </w:r>
      <w:r w:rsidR="00301848" w:rsidRPr="00F72F81">
        <w:rPr>
          <w:rFonts w:ascii="Arial" w:hAnsi="Arial" w:cs="Arial"/>
          <w:b/>
          <w:lang w:val="es-CO"/>
        </w:rPr>
        <w:t xml:space="preserve">       </w:t>
      </w:r>
      <w:r w:rsidR="0098201E" w:rsidRPr="00F72F81">
        <w:rPr>
          <w:rFonts w:ascii="Arial" w:hAnsi="Arial" w:cs="Arial"/>
          <w:b/>
          <w:lang w:val="es-CO"/>
        </w:rPr>
        <w:t xml:space="preserve"> D</w:t>
      </w:r>
      <w:r w:rsidR="007E7FE4" w:rsidRPr="00F72F81">
        <w:rPr>
          <w:rFonts w:ascii="Arial" w:hAnsi="Arial" w:cs="Arial"/>
          <w:b/>
          <w:lang w:val="es-CO"/>
        </w:rPr>
        <w:t>ESEMPEÑO</w:t>
      </w:r>
      <w:r w:rsidR="0098201E" w:rsidRPr="00F72F81">
        <w:rPr>
          <w:rFonts w:ascii="Arial" w:hAnsi="Arial" w:cs="Arial"/>
          <w:b/>
          <w:lang w:val="es-CO"/>
        </w:rPr>
        <w:t xml:space="preserve">            </w:t>
      </w:r>
      <w:r w:rsidR="00B36E93" w:rsidRPr="00F72F81">
        <w:rPr>
          <w:rFonts w:ascii="Arial" w:hAnsi="Arial" w:cs="Arial"/>
          <w:b/>
          <w:lang w:val="es-CO"/>
        </w:rPr>
        <w:t xml:space="preserve">  </w:t>
      </w:r>
      <w:r w:rsidR="0098201E" w:rsidRPr="00F72F81">
        <w:rPr>
          <w:rFonts w:ascii="Arial" w:hAnsi="Arial" w:cs="Arial"/>
          <w:b/>
          <w:lang w:val="es-CO"/>
        </w:rPr>
        <w:t>P</w:t>
      </w:r>
      <w:r w:rsidR="007E7FE4" w:rsidRPr="00F72F81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087"/>
        <w:gridCol w:w="1155"/>
        <w:gridCol w:w="981"/>
        <w:gridCol w:w="2072"/>
      </w:tblGrid>
      <w:tr w:rsidR="00DC3D19" w:rsidRPr="00F72F81" w14:paraId="67D279C1" w14:textId="77777777" w:rsidTr="003044B8">
        <w:trPr>
          <w:trHeight w:val="330"/>
        </w:trPr>
        <w:tc>
          <w:tcPr>
            <w:tcW w:w="385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proofErr w:type="spellStart"/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Nº</w:t>
            </w:r>
            <w:proofErr w:type="spellEnd"/>
          </w:p>
        </w:tc>
        <w:tc>
          <w:tcPr>
            <w:tcW w:w="6315" w:type="dxa"/>
            <w:shd w:val="clear" w:color="F2F2F2" w:fill="F2F2F2"/>
            <w:vAlign w:val="center"/>
            <w:hideMark/>
          </w:tcPr>
          <w:p w14:paraId="7772EFD9" w14:textId="77777777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1821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DC3D19" w:rsidRPr="00F72F81" w14:paraId="2F6D6198" w14:textId="77777777" w:rsidTr="003044B8">
        <w:trPr>
          <w:trHeight w:val="330"/>
        </w:trPr>
        <w:tc>
          <w:tcPr>
            <w:tcW w:w="385" w:type="dxa"/>
            <w:vMerge/>
            <w:vAlign w:val="center"/>
            <w:hideMark/>
          </w:tcPr>
          <w:p w14:paraId="1095C3CC" w14:textId="77777777" w:rsidR="00DC3D19" w:rsidRPr="00F72F81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1821" w:type="dxa"/>
            <w:vMerge/>
            <w:vAlign w:val="center"/>
            <w:hideMark/>
          </w:tcPr>
          <w:p w14:paraId="2F717A4B" w14:textId="77777777" w:rsidR="00DC3D19" w:rsidRPr="00F72F81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F72F81" w14:paraId="3F371BF3" w14:textId="77777777" w:rsidTr="003044B8">
        <w:trPr>
          <w:trHeight w:val="510"/>
        </w:trPr>
        <w:tc>
          <w:tcPr>
            <w:tcW w:w="3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F72F81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F72F81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F72F81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F72F81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182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F72F81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F72F81" w14:paraId="0585D4E1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6DDA595F" w:rsidR="00DC3D19" w:rsidRPr="000F2CE9" w:rsidRDefault="000F2CE9" w:rsidP="00BA65DF">
            <w:pPr>
              <w:rPr>
                <w:rFonts w:ascii="Arial" w:eastAsia="Times New Roman" w:hAnsi="Arial" w:cs="Arial"/>
                <w:color w:val="000000"/>
                <w:u w:val="single"/>
                <w:lang w:val="es-CO" w:eastAsia="es-CO"/>
              </w:rPr>
            </w:pPr>
            <w:r w:rsidRPr="000F2CE9">
              <w:rPr>
                <w:rFonts w:ascii="Arial" w:hAnsi="Arial" w:cs="Arial"/>
              </w:rPr>
              <w:t>ACTIVIDAD 1</w:t>
            </w:r>
            <w:r w:rsidR="00F72F81" w:rsidRPr="000F2CE9">
              <w:rPr>
                <w:rFonts w:ascii="Arial" w:hAnsi="Arial" w:cs="Arial"/>
              </w:rPr>
              <w:t xml:space="preserve"> </w:t>
            </w:r>
            <w:r w:rsidR="00F72F81" w:rsidRPr="000F2CE9">
              <w:rPr>
                <w:rFonts w:ascii="Arial" w:hAnsi="Arial" w:cs="Arial"/>
                <w:caps/>
              </w:rPr>
              <w:t>Configuración del segundo controlador de domin</w:t>
            </w:r>
            <w:r>
              <w:rPr>
                <w:rFonts w:ascii="Arial" w:hAnsi="Arial" w:cs="Arial"/>
                <w:caps/>
              </w:rPr>
              <w:t>I</w:t>
            </w:r>
            <w:r w:rsidR="00F72F81" w:rsidRPr="000F2CE9">
              <w:rPr>
                <w:rFonts w:ascii="Arial" w:hAnsi="Arial" w:cs="Arial"/>
                <w:caps/>
              </w:rPr>
              <w:t>o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BA65DF" w:rsidRPr="00F72F81" w14:paraId="343BB129" w14:textId="77777777" w:rsidTr="00DD7C5C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</w:tcPr>
          <w:p w14:paraId="314581CE" w14:textId="03DC9B38" w:rsidR="00BA65DF" w:rsidRPr="00F72F81" w:rsidRDefault="00651896" w:rsidP="002E4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El cuadro resumen incluye los requisitos solicitados para la configuración del segundo servidor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F2040F" w14:textId="77777777" w:rsidR="000F2CE9" w:rsidRDefault="000F2CE9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  <w:p w14:paraId="3472F32E" w14:textId="6CA38353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BA65DF" w:rsidRPr="00F72F81" w14:paraId="61595A4A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71083BD9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</w:tcPr>
          <w:p w14:paraId="63ECD862" w14:textId="0D59B7BA" w:rsidR="00BA65DF" w:rsidRPr="00F72F81" w:rsidRDefault="00651896" w:rsidP="002E4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hAnsi="Arial" w:cs="Arial"/>
              </w:rPr>
              <w:t>El proceso de instalación del sistema es documentado en cada una de las etapas del proceso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0361ED1" w14:textId="2BB72AA4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748EB08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136D40BD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BA65DF" w:rsidRPr="00F72F81" w14:paraId="5F843B36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3BE9BB99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</w:tcPr>
          <w:p w14:paraId="10CEB9F2" w14:textId="7C279EB1" w:rsidR="00BA65DF" w:rsidRPr="00F72F81" w:rsidRDefault="00651896" w:rsidP="002E4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hAnsi="Arial" w:cs="Arial"/>
              </w:rPr>
              <w:t xml:space="preserve">Se evidencia el uso de los comandos </w:t>
            </w:r>
            <w:proofErr w:type="spellStart"/>
            <w:r w:rsidRPr="00F72F81">
              <w:rPr>
                <w:rFonts w:ascii="Arial" w:hAnsi="Arial" w:cs="Arial"/>
                <w:b/>
                <w:bCs/>
              </w:rPr>
              <w:t>ipconfig</w:t>
            </w:r>
            <w:proofErr w:type="spellEnd"/>
            <w:r w:rsidRPr="00F72F81">
              <w:rPr>
                <w:rFonts w:ascii="Arial" w:hAnsi="Arial" w:cs="Arial"/>
                <w:b/>
                <w:bCs/>
              </w:rPr>
              <w:t>, ping y nslookup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5C038D3" w14:textId="2CEBA454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1A50F489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2EC1E53E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BA65DF" w:rsidRPr="00F72F81" w14:paraId="2F21F86C" w14:textId="77777777" w:rsidTr="00DD7C5C">
        <w:trPr>
          <w:trHeight w:val="329"/>
        </w:trPr>
        <w:tc>
          <w:tcPr>
            <w:tcW w:w="385" w:type="dxa"/>
            <w:shd w:val="clear" w:color="auto" w:fill="auto"/>
            <w:vAlign w:val="center"/>
            <w:hideMark/>
          </w:tcPr>
          <w:p w14:paraId="6EE06F97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</w:tcPr>
          <w:p w14:paraId="3325E00E" w14:textId="02781F9D" w:rsidR="00BA65DF" w:rsidRPr="00F72F81" w:rsidRDefault="00651896" w:rsidP="002E4B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hAnsi="Arial" w:cs="Arial"/>
              </w:rPr>
              <w:t>Las pruebas de conectividad y de actualización son realizadas para determinar la sincronización entre el servidor primario y el servidor secundario</w:t>
            </w:r>
            <w:r w:rsidR="00BA65DF" w:rsidRPr="00F72F8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F1137A7" w14:textId="670C00AE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290CED8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685C11C1" w14:textId="77777777" w:rsidR="00BA65DF" w:rsidRPr="00F72F81" w:rsidRDefault="00BA65DF" w:rsidP="00BA65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</w:tbl>
    <w:p w14:paraId="42096B1E" w14:textId="2C38DB61" w:rsidR="00D11F5A" w:rsidRPr="00F72F81" w:rsidRDefault="00D11F5A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  <w:r w:rsidRPr="00F72F81">
        <w:rPr>
          <w:rFonts w:ascii="Arial" w:hAnsi="Arial" w:cs="Arial"/>
          <w:b/>
          <w:bCs/>
          <w:color w:val="FFFFFF" w:themeColor="background1"/>
          <w:lang w:val="es-CO"/>
        </w:rPr>
        <w:t>PUNTAJE TOTAL OBTENIDO: ________________</w:t>
      </w:r>
      <w:r w:rsidRPr="00F72F81">
        <w:rPr>
          <w:rFonts w:ascii="Arial" w:hAnsi="Arial" w:cs="Arial"/>
          <w:b/>
          <w:bCs/>
          <w:lang w:val="es-CO"/>
        </w:rPr>
        <w:tab/>
      </w:r>
      <w:r w:rsidRPr="00F72F81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p w14:paraId="1C44E977" w14:textId="77777777" w:rsidR="00651896" w:rsidRPr="00F72F81" w:rsidRDefault="00651896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315"/>
        <w:gridCol w:w="1168"/>
        <w:gridCol w:w="991"/>
        <w:gridCol w:w="1821"/>
      </w:tblGrid>
      <w:tr w:rsidR="00DC3D19" w:rsidRPr="00F72F81" w14:paraId="51E50D3A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5609ABBB" w14:textId="3579AD00" w:rsidR="00DC3D19" w:rsidRPr="000F2CE9" w:rsidRDefault="000F2CE9" w:rsidP="000F2C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0F2CE9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ACTIVIDAD 2 </w:t>
            </w:r>
            <w:r w:rsidR="00651896" w:rsidRPr="000F2CE9"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VIDEO USO DE HERRAMIENTAS </w:t>
            </w:r>
            <w:r w:rsidR="003A557E" w:rsidRPr="000F2CE9">
              <w:rPr>
                <w:rFonts w:ascii="Arial" w:eastAsia="Times New Roman" w:hAnsi="Arial" w:cs="Arial"/>
                <w:color w:val="000000"/>
                <w:lang w:val="es-CO" w:eastAsia="es-CO"/>
              </w:rPr>
              <w:t>DE MONITOREO DEL SISTEMA OPERATIVO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C0E0BBC" w14:textId="793FD4CB" w:rsidR="00DC3D19" w:rsidRPr="00F72F81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C1675E" w:rsidRPr="00F72F81" w14:paraId="3B4D097F" w14:textId="77777777" w:rsidTr="003044B8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9536B" w14:textId="65471F9D" w:rsidR="00C1675E" w:rsidRPr="00F72F81" w:rsidRDefault="003A557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2188C" w14:textId="53A17A6B" w:rsidR="00C1675E" w:rsidRPr="00F72F81" w:rsidRDefault="003A557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En el video se evidencia el manejo de la temática objeto del video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832F" w14:textId="000910FD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711F" w14:textId="420E8B2A" w:rsidR="00C1675E" w:rsidRPr="00F72F81" w:rsidRDefault="00C1675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5A44D" w14:textId="146D597B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F72F81" w14:paraId="75E16002" w14:textId="77777777" w:rsidTr="003044B8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157219B7" w14:textId="7494C78A" w:rsidR="00C1675E" w:rsidRPr="00F72F81" w:rsidRDefault="003A557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5514D62" w14:textId="6EDCE0E3" w:rsidR="00C1675E" w:rsidRPr="00F72F81" w:rsidRDefault="003A557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En el video se evidencia la ejecución de las herramientas de software solicitadas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B128284" w14:textId="76DD6A29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25DA99" w14:textId="0DC829FC" w:rsidR="00C1675E" w:rsidRPr="00F72F81" w:rsidRDefault="00C1675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73FCE7D" w14:textId="1B75B5B2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F72F81" w14:paraId="1953CC05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622D29B5" w14:textId="0AB7DC7E" w:rsidR="00C1675E" w:rsidRPr="00F72F81" w:rsidRDefault="003A557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79A5DDB1" w14:textId="13E35A57" w:rsidR="00C1675E" w:rsidRPr="00F72F81" w:rsidRDefault="003A557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Es concluyente en las explicaciones sobre el uso de las herramientas de software solicitadas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B36C071" w14:textId="273EA633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8193AE" w14:textId="52284261" w:rsidR="00C1675E" w:rsidRPr="00F72F81" w:rsidRDefault="00C1675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3C0B51F4" w14:textId="44F3A5B1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F72F81" w14:paraId="2B972BA0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3EC68F25" w14:textId="4DA18BB3" w:rsidR="00C1675E" w:rsidRPr="00F72F81" w:rsidRDefault="003A557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26E422D" w14:textId="0520FC2E" w:rsidR="00C1675E" w:rsidRPr="00F72F81" w:rsidRDefault="003A557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F72F81">
              <w:rPr>
                <w:rFonts w:ascii="Arial" w:eastAsia="Times New Roman" w:hAnsi="Arial" w:cs="Arial"/>
                <w:color w:val="000000"/>
                <w:lang w:val="es-CO" w:eastAsia="es-CO"/>
              </w:rPr>
              <w:t>Ejecuta y explica la funcionalidad de las herramientas de software solicitadas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AED99FB" w14:textId="297ACB05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38FFA9" w14:textId="1C0EE6B6" w:rsidR="00C1675E" w:rsidRPr="00F72F81" w:rsidRDefault="00C1675E" w:rsidP="00C16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DB4C931" w14:textId="689E4D78" w:rsidR="00C1675E" w:rsidRPr="00F72F81" w:rsidRDefault="00C1675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125BA51" w14:textId="77777777" w:rsidR="00D94560" w:rsidRPr="00F72F81" w:rsidRDefault="00D94560" w:rsidP="0018328E">
      <w:pPr>
        <w:spacing w:line="240" w:lineRule="auto"/>
        <w:rPr>
          <w:rFonts w:ascii="Arial" w:hAnsi="Arial" w:cs="Arial"/>
          <w:b/>
          <w:color w:val="FFFFFF" w:themeColor="background1"/>
          <w:lang w:val="es-CO"/>
        </w:rPr>
      </w:pPr>
    </w:p>
    <w:p w14:paraId="5F69873F" w14:textId="6E016D0B" w:rsidR="007A27F4" w:rsidRPr="00F72F81" w:rsidRDefault="00307E75" w:rsidP="00237A89">
      <w:pPr>
        <w:spacing w:line="240" w:lineRule="auto"/>
        <w:rPr>
          <w:rFonts w:ascii="Arial" w:hAnsi="Arial" w:cs="Arial"/>
          <w:b/>
          <w:bCs/>
          <w:lang w:val="es-CO"/>
        </w:rPr>
      </w:pPr>
      <w:r w:rsidRPr="00F72F81">
        <w:rPr>
          <w:rFonts w:ascii="Arial" w:hAnsi="Arial" w:cs="Arial"/>
          <w:b/>
          <w:bCs/>
          <w:color w:val="FFFFFF" w:themeColor="background1"/>
          <w:lang w:val="es-CO"/>
        </w:rPr>
        <w:lastRenderedPageBreak/>
        <w:t>PUNTAJE TOTAL OBTENIDO: ________________</w:t>
      </w:r>
      <w:r w:rsidR="00D11F5A" w:rsidRPr="00F72F81">
        <w:rPr>
          <w:rFonts w:ascii="Arial" w:hAnsi="Arial" w:cs="Arial"/>
          <w:b/>
          <w:bCs/>
          <w:lang w:val="es-CO"/>
        </w:rPr>
        <w:tab/>
      </w:r>
      <w:r w:rsidR="00D11F5A" w:rsidRPr="00F72F81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p w14:paraId="74C995C3" w14:textId="02A294C4" w:rsidR="00441777" w:rsidRPr="00F72F81" w:rsidRDefault="00E7771C">
      <w:pPr>
        <w:spacing w:line="240" w:lineRule="auto"/>
        <w:rPr>
          <w:rFonts w:ascii="Arial" w:hAnsi="Arial" w:cs="Arial"/>
          <w:b/>
          <w:lang w:val="es-CO"/>
        </w:rPr>
      </w:pPr>
      <w:r w:rsidRPr="00F72F81">
        <w:rPr>
          <w:rFonts w:ascii="Arial" w:hAnsi="Arial" w:cs="Arial"/>
          <w:lang w:val="es-CO"/>
        </w:rPr>
        <w:t xml:space="preserve">   </w:t>
      </w:r>
      <w:r w:rsidR="00974A7B" w:rsidRPr="00F72F81">
        <w:rPr>
          <w:rFonts w:ascii="Arial" w:hAnsi="Arial" w:cs="Arial"/>
          <w:lang w:val="es-CO"/>
        </w:rPr>
        <w:t>______________</w:t>
      </w:r>
      <w:r w:rsidR="00ED726A" w:rsidRPr="00F72F81">
        <w:rPr>
          <w:rFonts w:ascii="Arial" w:hAnsi="Arial" w:cs="Arial"/>
          <w:lang w:val="es-CO"/>
        </w:rPr>
        <w:t>_____</w:t>
      </w:r>
      <w:r w:rsidR="00974A7B" w:rsidRPr="00F72F81">
        <w:rPr>
          <w:rFonts w:ascii="Arial" w:hAnsi="Arial" w:cs="Arial"/>
          <w:lang w:val="es-CO"/>
        </w:rPr>
        <w:t>_________</w:t>
      </w:r>
      <w:r w:rsidR="00ED726A" w:rsidRPr="00F72F81">
        <w:rPr>
          <w:rFonts w:ascii="Arial" w:hAnsi="Arial" w:cs="Arial"/>
          <w:lang w:val="es-CO"/>
        </w:rPr>
        <w:t xml:space="preserve">                      </w:t>
      </w:r>
      <w:r w:rsidR="00ED726A" w:rsidRPr="00F72F81">
        <w:rPr>
          <w:rFonts w:ascii="Arial" w:hAnsi="Arial" w:cs="Arial"/>
          <w:lang w:val="es-CO"/>
        </w:rPr>
        <w:tab/>
      </w:r>
      <w:r w:rsidRPr="00F72F81">
        <w:rPr>
          <w:rFonts w:ascii="Arial" w:hAnsi="Arial" w:cs="Arial"/>
          <w:lang w:val="es-CO"/>
        </w:rPr>
        <w:t xml:space="preserve">           </w:t>
      </w:r>
      <w:r w:rsidR="00ED726A" w:rsidRPr="00F72F81">
        <w:rPr>
          <w:rFonts w:ascii="Arial" w:hAnsi="Arial" w:cs="Arial"/>
          <w:lang w:val="es-CO"/>
        </w:rPr>
        <w:t>_________________________________</w:t>
      </w:r>
      <w:r w:rsidR="00A14CC8" w:rsidRPr="00F72F81">
        <w:rPr>
          <w:rFonts w:ascii="Arial" w:hAnsi="Arial" w:cs="Arial"/>
          <w:lang w:val="es-CO"/>
        </w:rPr>
        <w:br/>
      </w:r>
      <w:r w:rsidR="005538E3" w:rsidRPr="00F72F81">
        <w:rPr>
          <w:rFonts w:ascii="Arial" w:hAnsi="Arial" w:cs="Arial"/>
          <w:b/>
          <w:lang w:val="es-CO"/>
        </w:rPr>
        <w:t xml:space="preserve">       </w:t>
      </w:r>
      <w:r w:rsidR="009A602B" w:rsidRPr="00F72F81">
        <w:rPr>
          <w:rFonts w:ascii="Arial" w:hAnsi="Arial" w:cs="Arial"/>
          <w:b/>
          <w:lang w:val="es-CO"/>
        </w:rPr>
        <w:t xml:space="preserve">     </w:t>
      </w:r>
      <w:r w:rsidR="005538E3" w:rsidRPr="00F72F81">
        <w:rPr>
          <w:rFonts w:ascii="Arial" w:hAnsi="Arial" w:cs="Arial"/>
          <w:b/>
          <w:lang w:val="es-CO"/>
        </w:rPr>
        <w:t xml:space="preserve">  </w:t>
      </w:r>
      <w:r w:rsidR="00BD2900" w:rsidRPr="00F72F81">
        <w:rPr>
          <w:rFonts w:ascii="Arial" w:hAnsi="Arial" w:cs="Arial"/>
          <w:b/>
          <w:lang w:val="es-CO"/>
        </w:rPr>
        <w:t xml:space="preserve">FIRMA DEL </w:t>
      </w:r>
      <w:r w:rsidR="00941CF6" w:rsidRPr="00F72F81">
        <w:rPr>
          <w:rFonts w:ascii="Arial" w:hAnsi="Arial" w:cs="Arial"/>
          <w:b/>
          <w:lang w:val="es-CO"/>
        </w:rPr>
        <w:t>APRENDIZ</w:t>
      </w:r>
      <w:r w:rsidR="00ED726A" w:rsidRPr="00F72F81">
        <w:rPr>
          <w:rFonts w:ascii="Arial" w:hAnsi="Arial" w:cs="Arial"/>
          <w:b/>
          <w:lang w:val="es-CO"/>
        </w:rPr>
        <w:tab/>
      </w:r>
      <w:r w:rsidR="00ED726A" w:rsidRPr="00F72F81">
        <w:rPr>
          <w:rFonts w:ascii="Arial" w:hAnsi="Arial" w:cs="Arial"/>
          <w:b/>
          <w:lang w:val="es-CO"/>
        </w:rPr>
        <w:tab/>
      </w:r>
      <w:r w:rsidR="00ED726A" w:rsidRPr="00F72F81">
        <w:rPr>
          <w:rFonts w:ascii="Arial" w:hAnsi="Arial" w:cs="Arial"/>
          <w:b/>
          <w:lang w:val="es-CO"/>
        </w:rPr>
        <w:tab/>
      </w:r>
      <w:r w:rsidR="00420F78" w:rsidRPr="00F72F81">
        <w:rPr>
          <w:rFonts w:ascii="Arial" w:hAnsi="Arial" w:cs="Arial"/>
          <w:b/>
          <w:lang w:val="es-CO"/>
        </w:rPr>
        <w:t xml:space="preserve">       </w:t>
      </w:r>
      <w:r w:rsidR="00396E54" w:rsidRPr="00F72F81">
        <w:rPr>
          <w:rFonts w:ascii="Arial" w:hAnsi="Arial" w:cs="Arial"/>
          <w:b/>
          <w:lang w:val="es-CO"/>
        </w:rPr>
        <w:t xml:space="preserve"> </w:t>
      </w:r>
      <w:r w:rsidR="005538E3" w:rsidRPr="00F72F81">
        <w:rPr>
          <w:rFonts w:ascii="Arial" w:hAnsi="Arial" w:cs="Arial"/>
          <w:b/>
          <w:lang w:val="es-CO"/>
        </w:rPr>
        <w:t xml:space="preserve">    </w:t>
      </w:r>
      <w:r w:rsidR="009A602B" w:rsidRPr="00F72F81">
        <w:rPr>
          <w:rFonts w:ascii="Arial" w:hAnsi="Arial" w:cs="Arial"/>
          <w:b/>
          <w:lang w:val="es-CO"/>
        </w:rPr>
        <w:t xml:space="preserve">                    </w:t>
      </w:r>
      <w:r w:rsidR="00ED726A" w:rsidRPr="00F72F81">
        <w:rPr>
          <w:rFonts w:ascii="Arial" w:hAnsi="Arial" w:cs="Arial"/>
          <w:b/>
          <w:lang w:val="es-CO"/>
        </w:rPr>
        <w:t xml:space="preserve">FIRMA DEL </w:t>
      </w:r>
      <w:r w:rsidR="00941CF6" w:rsidRPr="00F72F81">
        <w:rPr>
          <w:rFonts w:ascii="Arial" w:hAnsi="Arial" w:cs="Arial"/>
          <w:b/>
          <w:lang w:val="es-CO"/>
        </w:rPr>
        <w:t>INSTRUCTOR</w:t>
      </w:r>
    </w:p>
    <w:sectPr w:rsidR="00441777" w:rsidRPr="00F72F81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843DE" w14:textId="77777777" w:rsidR="005C4859" w:rsidRDefault="005C4859" w:rsidP="00000EA4">
      <w:pPr>
        <w:spacing w:after="0" w:line="240" w:lineRule="auto"/>
      </w:pPr>
      <w:r>
        <w:separator/>
      </w:r>
    </w:p>
  </w:endnote>
  <w:endnote w:type="continuationSeparator" w:id="0">
    <w:p w14:paraId="20D8AB92" w14:textId="77777777" w:rsidR="005C4859" w:rsidRDefault="005C4859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FC0E9" w14:textId="77777777" w:rsidR="005C4859" w:rsidRDefault="005C4859" w:rsidP="00000EA4">
      <w:pPr>
        <w:spacing w:after="0" w:line="240" w:lineRule="auto"/>
      </w:pPr>
      <w:r>
        <w:separator/>
      </w:r>
    </w:p>
  </w:footnote>
  <w:footnote w:type="continuationSeparator" w:id="0">
    <w:p w14:paraId="1BAC4F57" w14:textId="77777777" w:rsidR="005C4859" w:rsidRDefault="005C4859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2CE9"/>
    <w:rsid w:val="000F4083"/>
    <w:rsid w:val="00100FF5"/>
    <w:rsid w:val="00107DEA"/>
    <w:rsid w:val="0011549B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2E4B9D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57E"/>
    <w:rsid w:val="003A5E41"/>
    <w:rsid w:val="003D0233"/>
    <w:rsid w:val="003D04E7"/>
    <w:rsid w:val="003E71C0"/>
    <w:rsid w:val="003F1801"/>
    <w:rsid w:val="00400E06"/>
    <w:rsid w:val="004010E0"/>
    <w:rsid w:val="00402A5C"/>
    <w:rsid w:val="00402D1B"/>
    <w:rsid w:val="00410DB7"/>
    <w:rsid w:val="00420F78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C4859"/>
    <w:rsid w:val="005D10C2"/>
    <w:rsid w:val="005D3881"/>
    <w:rsid w:val="005F4855"/>
    <w:rsid w:val="0060709C"/>
    <w:rsid w:val="00607530"/>
    <w:rsid w:val="00612E6C"/>
    <w:rsid w:val="00617078"/>
    <w:rsid w:val="00651896"/>
    <w:rsid w:val="0066523D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E58"/>
    <w:rsid w:val="008B33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07DD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80110"/>
    <w:rsid w:val="00B8100E"/>
    <w:rsid w:val="00B827F5"/>
    <w:rsid w:val="00B8316D"/>
    <w:rsid w:val="00B93BC6"/>
    <w:rsid w:val="00B97C2D"/>
    <w:rsid w:val="00BA65DF"/>
    <w:rsid w:val="00BC52CF"/>
    <w:rsid w:val="00BD1874"/>
    <w:rsid w:val="00BD19A7"/>
    <w:rsid w:val="00BD2900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A2A62"/>
    <w:rsid w:val="00CA3F43"/>
    <w:rsid w:val="00CB39D2"/>
    <w:rsid w:val="00CC0C41"/>
    <w:rsid w:val="00CC6FD8"/>
    <w:rsid w:val="00CD60FB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05DBC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72F81"/>
    <w:rsid w:val="00F86366"/>
    <w:rsid w:val="00F91C0D"/>
    <w:rsid w:val="00F9793A"/>
    <w:rsid w:val="00FA0C7F"/>
    <w:rsid w:val="00FA5154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56BB-7504-4306-920C-902F89E2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25</TotalTime>
  <Pages>2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12</cp:revision>
  <cp:lastPrinted>2019-12-16T01:33:00Z</cp:lastPrinted>
  <dcterms:created xsi:type="dcterms:W3CDTF">2020-03-20T21:52:00Z</dcterms:created>
  <dcterms:modified xsi:type="dcterms:W3CDTF">2020-08-02T20:56:00Z</dcterms:modified>
</cp:coreProperties>
</file>